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869" w:rsidRDefault="00503CBC" w:rsidP="00207869">
      <w:pPr>
        <w:pStyle w:val="Kop1"/>
        <w:jc w:val="left"/>
      </w:pPr>
      <w:r>
        <w:t xml:space="preserve">Standaardformulier B </w:t>
      </w:r>
    </w:p>
    <w:p w:rsidR="00924C66" w:rsidRPr="004936D0" w:rsidRDefault="00924C66" w:rsidP="00207869">
      <w:pPr>
        <w:pStyle w:val="Kop1"/>
        <w:jc w:val="left"/>
      </w:pPr>
      <w:r w:rsidRPr="004936D0">
        <w:t>Ve</w:t>
      </w:r>
      <w:r w:rsidR="004112DF">
        <w:t xml:space="preserve">rklaring </w:t>
      </w:r>
      <w:r w:rsidR="002D35BC">
        <w:t xml:space="preserve">over Combinatievorming </w:t>
      </w:r>
      <w:r w:rsidR="001D1C5D">
        <w:t>Perceel 2</w:t>
      </w:r>
    </w:p>
    <w:p w:rsidR="00924C66" w:rsidRPr="004936D0" w:rsidRDefault="00924C66" w:rsidP="00924C66"/>
    <w:p w:rsidR="00924C66" w:rsidRPr="004936D0" w:rsidRDefault="00924C66" w:rsidP="00924C66">
      <w:r w:rsidRPr="004936D0">
        <w:t>A.</w:t>
      </w:r>
      <w:r w:rsidRPr="004936D0">
        <w:tab/>
        <w:t>Niet van</w:t>
      </w:r>
      <w:r w:rsidR="00FB553D">
        <w:t xml:space="preserve"> toepassing: Gegadigde is geen C</w:t>
      </w:r>
      <w:r w:rsidRPr="004936D0">
        <w:t>ombinatie*</w:t>
      </w:r>
    </w:p>
    <w:p w:rsidR="00924C66" w:rsidRPr="004936D0" w:rsidRDefault="00924C66" w:rsidP="00924C66"/>
    <w:p w:rsidR="00924C66" w:rsidRPr="004936D0" w:rsidRDefault="00FB553D" w:rsidP="00924C66">
      <w:pPr>
        <w:ind w:left="705" w:hanging="705"/>
      </w:pPr>
      <w:r>
        <w:t>B.</w:t>
      </w:r>
      <w:r>
        <w:tab/>
        <w:t>Gegadigde is een C</w:t>
      </w:r>
      <w:r w:rsidR="00924C66" w:rsidRPr="004936D0">
        <w:t xml:space="preserve">ombinatie omdat: (ingaan op aantal, </w:t>
      </w:r>
      <w:r>
        <w:t>betekenis en capaciteit van de C</w:t>
      </w:r>
      <w:r w:rsidR="00924C66" w:rsidRPr="004936D0">
        <w:t>ombinanten in relatie tot het uit te voeren werk) *:</w:t>
      </w:r>
    </w:p>
    <w:p w:rsidR="00924C66" w:rsidRPr="004936D0" w:rsidRDefault="00924C66" w:rsidP="00924C66"/>
    <w:p w:rsidR="00924C66" w:rsidRPr="004936D0" w:rsidRDefault="00924C66" w:rsidP="00924C66">
      <w:r w:rsidRPr="004936D0">
        <w:t>In geval van combinatievorming dient de Gegadigde voorts binnen tien (10) dagen na de bekendmaking van het (voorlopige) selectieresultaat een combinatieovereenkomst met organisatieschema te overleggen, alsmede een verklaring omtrent de aanvaarding van hoofdelijke aansprakelijkheid, confo</w:t>
      </w:r>
      <w:r w:rsidR="004936D0" w:rsidRPr="004936D0">
        <w:t>rm de eisen gesteld in artikel 10</w:t>
      </w:r>
      <w:r w:rsidRPr="004936D0">
        <w:t>.2</w:t>
      </w:r>
      <w:r w:rsidR="004936D0" w:rsidRPr="004936D0">
        <w:t>, 10,4 en 11 van het ARN</w:t>
      </w:r>
      <w:r w:rsidR="004936D0" w:rsidRPr="004936D0">
        <w:rPr>
          <w:vertAlign w:val="superscript"/>
        </w:rPr>
        <w:t>2016</w:t>
      </w:r>
      <w:r w:rsidRPr="004936D0">
        <w:t>.</w:t>
      </w:r>
    </w:p>
    <w:p w:rsidR="0054341E" w:rsidRPr="004936D0" w:rsidRDefault="0054341E"/>
    <w:p w:rsidR="00924C66" w:rsidRPr="004936D0" w:rsidRDefault="00924C66">
      <w:pPr>
        <w:rPr>
          <w:i/>
        </w:rPr>
      </w:pPr>
      <w:r w:rsidRPr="004936D0">
        <w:t>*</w:t>
      </w:r>
      <w:r w:rsidRPr="004936D0">
        <w:rPr>
          <w:i/>
        </w:rPr>
        <w:t>Doorhale</w:t>
      </w:r>
      <w:bookmarkStart w:id="0" w:name="_GoBack"/>
      <w:bookmarkEnd w:id="0"/>
      <w:r w:rsidRPr="004936D0">
        <w:rPr>
          <w:i/>
        </w:rPr>
        <w:t xml:space="preserve">n wat niet van toepassing is. </w:t>
      </w:r>
    </w:p>
    <w:sectPr w:rsidR="00924C66" w:rsidRPr="004936D0">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869" w:rsidRDefault="00207869" w:rsidP="00207869">
      <w:r>
        <w:separator/>
      </w:r>
    </w:p>
  </w:endnote>
  <w:endnote w:type="continuationSeparator" w:id="0">
    <w:p w:rsidR="00207869" w:rsidRDefault="00207869" w:rsidP="00207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869" w:rsidRDefault="00207869" w:rsidP="00207869">
    <w:pPr>
      <w:pStyle w:val="Voettekst"/>
    </w:pPr>
    <w:r>
      <w:t xml:space="preserve">Standaardformulier B </w:t>
    </w:r>
    <w:r>
      <w:tab/>
    </w:r>
    <w:r>
      <w:tab/>
      <w:t>26-10-2017</w:t>
    </w:r>
  </w:p>
  <w:p w:rsidR="00207869" w:rsidRDefault="00207869">
    <w:pPr>
      <w:pStyle w:val="Voettekst"/>
    </w:pPr>
  </w:p>
  <w:p w:rsidR="00207869" w:rsidRDefault="0020786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869" w:rsidRDefault="00207869" w:rsidP="00207869">
      <w:r>
        <w:separator/>
      </w:r>
    </w:p>
  </w:footnote>
  <w:footnote w:type="continuationSeparator" w:id="0">
    <w:p w:rsidR="00207869" w:rsidRDefault="00207869" w:rsidP="002078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C66"/>
    <w:rsid w:val="001D1C5D"/>
    <w:rsid w:val="00207869"/>
    <w:rsid w:val="002D35BC"/>
    <w:rsid w:val="004112DF"/>
    <w:rsid w:val="004936D0"/>
    <w:rsid w:val="00503CBC"/>
    <w:rsid w:val="0054341E"/>
    <w:rsid w:val="008A0C3A"/>
    <w:rsid w:val="00924C66"/>
    <w:rsid w:val="00FB5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8C6C8-3045-4710-B38D-66FFDF9C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24C66"/>
    <w:pPr>
      <w:spacing w:after="0" w:line="240" w:lineRule="auto"/>
    </w:pPr>
    <w:rPr>
      <w:rFonts w:eastAsia="Times New Roman" w:cs="Times New Roman"/>
      <w:sz w:val="18"/>
      <w:szCs w:val="20"/>
    </w:rPr>
  </w:style>
  <w:style w:type="paragraph" w:styleId="Kop1">
    <w:name w:val="heading 1"/>
    <w:aliases w:val="h1,Hoofdstuk"/>
    <w:basedOn w:val="Standaard"/>
    <w:next w:val="Standaard"/>
    <w:link w:val="Kop1Char"/>
    <w:autoRedefine/>
    <w:qFormat/>
    <w:rsid w:val="004112DF"/>
    <w:pPr>
      <w:keepNext/>
      <w:suppressAutoHyphens/>
      <w:spacing w:after="360"/>
      <w:ind w:left="360" w:hanging="360"/>
      <w:jc w:val="center"/>
      <w:outlineLvl w:val="0"/>
    </w:pPr>
    <w:rPr>
      <w:rFonts w:cs="Arial"/>
      <w:b/>
      <w:color w:val="144987"/>
      <w:spacing w:val="-3"/>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Hoofdstuk Char"/>
    <w:basedOn w:val="Standaardalinea-lettertype"/>
    <w:link w:val="Kop1"/>
    <w:rsid w:val="004112DF"/>
    <w:rPr>
      <w:rFonts w:eastAsia="Times New Roman" w:cs="Arial"/>
      <w:b/>
      <w:color w:val="144987"/>
      <w:spacing w:val="-3"/>
      <w:sz w:val="32"/>
      <w:szCs w:val="32"/>
    </w:rPr>
  </w:style>
  <w:style w:type="paragraph" w:styleId="Koptekst">
    <w:name w:val="header"/>
    <w:basedOn w:val="Standaard"/>
    <w:link w:val="KoptekstChar"/>
    <w:uiPriority w:val="99"/>
    <w:unhideWhenUsed/>
    <w:rsid w:val="00207869"/>
    <w:pPr>
      <w:tabs>
        <w:tab w:val="center" w:pos="4536"/>
        <w:tab w:val="right" w:pos="9072"/>
      </w:tabs>
    </w:pPr>
  </w:style>
  <w:style w:type="character" w:customStyle="1" w:styleId="KoptekstChar">
    <w:name w:val="Koptekst Char"/>
    <w:basedOn w:val="Standaardalinea-lettertype"/>
    <w:link w:val="Koptekst"/>
    <w:uiPriority w:val="99"/>
    <w:rsid w:val="00207869"/>
    <w:rPr>
      <w:rFonts w:eastAsia="Times New Roman" w:cs="Times New Roman"/>
      <w:sz w:val="18"/>
      <w:szCs w:val="20"/>
    </w:rPr>
  </w:style>
  <w:style w:type="paragraph" w:styleId="Voettekst">
    <w:name w:val="footer"/>
    <w:basedOn w:val="Standaard"/>
    <w:link w:val="VoettekstChar"/>
    <w:uiPriority w:val="99"/>
    <w:unhideWhenUsed/>
    <w:rsid w:val="00207869"/>
    <w:pPr>
      <w:tabs>
        <w:tab w:val="center" w:pos="4536"/>
        <w:tab w:val="right" w:pos="9072"/>
      </w:tabs>
    </w:pPr>
  </w:style>
  <w:style w:type="character" w:customStyle="1" w:styleId="VoettekstChar">
    <w:name w:val="Voettekst Char"/>
    <w:basedOn w:val="Standaardalinea-lettertype"/>
    <w:link w:val="Voettekst"/>
    <w:uiPriority w:val="99"/>
    <w:rsid w:val="00207869"/>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7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35097D71.dotm</Template>
  <TotalTime>0</TotalTime>
  <Pages>1</Pages>
  <Words>101</Words>
  <Characters>558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Hoogt, Tim van der</dc:creator>
  <cp:keywords/>
  <dc:description/>
  <cp:lastModifiedBy>Hoogt, Tim van der</cp:lastModifiedBy>
  <cp:revision>4</cp:revision>
  <dcterms:created xsi:type="dcterms:W3CDTF">2017-10-25T14:08:00Z</dcterms:created>
  <dcterms:modified xsi:type="dcterms:W3CDTF">2017-10-25T17:37:00Z</dcterms:modified>
</cp:coreProperties>
</file>